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5B8A" w:rsidRDefault="006D1481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PHILPOT, M.A.</w:t>
      </w:r>
      <w:r>
        <w:rPr>
          <w:rFonts w:ascii="Times New Roman" w:hAnsi="Times New Roman" w:cs="Times New Roman"/>
          <w:sz w:val="24"/>
          <w:szCs w:val="24"/>
        </w:rPr>
        <w:t xml:space="preserve">     (d.1445)</w:t>
      </w:r>
    </w:p>
    <w:p w:rsidR="006D1481" w:rsidRDefault="006D1481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Cambridge University.</w:t>
      </w:r>
    </w:p>
    <w:p w:rsidR="006D1481" w:rsidRDefault="006D1481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D1481" w:rsidRDefault="006D1481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D1481" w:rsidRDefault="006D1481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1437</w:t>
      </w:r>
      <w:r>
        <w:rPr>
          <w:rFonts w:ascii="Times New Roman" w:hAnsi="Times New Roman" w:cs="Times New Roman"/>
          <w:sz w:val="24"/>
          <w:szCs w:val="24"/>
        </w:rPr>
        <w:tab/>
        <w:t>He was a Fellow of Corpus Christi Hall.</w:t>
      </w:r>
    </w:p>
    <w:p w:rsidR="006D1481" w:rsidRDefault="006D1481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(Alumni Cantab. vol.1 part 3 p.357)</w:t>
      </w:r>
    </w:p>
    <w:p w:rsidR="006D1481" w:rsidRDefault="006D1481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1440-5</w:t>
      </w:r>
      <w:r>
        <w:rPr>
          <w:rFonts w:ascii="Times New Roman" w:hAnsi="Times New Roman" w:cs="Times New Roman"/>
          <w:sz w:val="24"/>
          <w:szCs w:val="24"/>
        </w:rPr>
        <w:tab/>
        <w:t>Perhaps Rector of Dedham, Essex.   (ibid.)</w:t>
      </w:r>
    </w:p>
    <w:p w:rsidR="006D1481" w:rsidRDefault="006D1481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D1481" w:rsidRDefault="006D1481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D1481" w:rsidRPr="006D1481" w:rsidRDefault="006D1481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 November 2015</w:t>
      </w:r>
      <w:bookmarkStart w:id="0" w:name="_GoBack"/>
      <w:bookmarkEnd w:id="0"/>
    </w:p>
    <w:sectPr w:rsidR="006D1481" w:rsidRPr="006D148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D1481" w:rsidRDefault="006D1481" w:rsidP="00564E3C">
      <w:pPr>
        <w:spacing w:after="0" w:line="240" w:lineRule="auto"/>
      </w:pPr>
      <w:r>
        <w:separator/>
      </w:r>
    </w:p>
  </w:endnote>
  <w:endnote w:type="continuationSeparator" w:id="0">
    <w:p w:rsidR="006D1481" w:rsidRDefault="006D1481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6D1481">
      <w:rPr>
        <w:rFonts w:ascii="Times New Roman" w:hAnsi="Times New Roman" w:cs="Times New Roman"/>
        <w:noProof/>
        <w:sz w:val="24"/>
        <w:szCs w:val="24"/>
      </w:rPr>
      <w:t>30 November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D1481" w:rsidRDefault="006D1481" w:rsidP="00564E3C">
      <w:pPr>
        <w:spacing w:after="0" w:line="240" w:lineRule="auto"/>
      </w:pPr>
      <w:r>
        <w:separator/>
      </w:r>
    </w:p>
  </w:footnote>
  <w:footnote w:type="continuationSeparator" w:id="0">
    <w:p w:rsidR="006D1481" w:rsidRDefault="006D1481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1481"/>
    <w:rsid w:val="00372DC6"/>
    <w:rsid w:val="00564E3C"/>
    <w:rsid w:val="0064591D"/>
    <w:rsid w:val="006D1481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41A937"/>
  <w15:chartTrackingRefBased/>
  <w15:docId w15:val="{4E5FF97A-5817-49AD-9B90-B33062AA8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3</TotalTime>
  <Pages>1</Pages>
  <Words>33</Words>
  <Characters>190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2015-11-30T21:57:00Z</dcterms:created>
  <dcterms:modified xsi:type="dcterms:W3CDTF">2015-11-30T22:00:00Z</dcterms:modified>
</cp:coreProperties>
</file>